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D7D80" w14:textId="77777777" w:rsidR="00DA51CE" w:rsidRPr="00F359A5" w:rsidRDefault="00DA51CE" w:rsidP="00DA51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PLUMPTON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79A44906" w14:textId="77777777" w:rsidR="00DA51CE" w:rsidRDefault="00DA51CE" w:rsidP="00DA51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E926DDB" w14:textId="77777777" w:rsidR="00DA51CE" w:rsidRDefault="00DA51CE" w:rsidP="00DA51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28D3C01" w14:textId="77777777" w:rsidR="00DA51CE" w:rsidRDefault="00DA51CE" w:rsidP="00DA51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3F43DD36" w14:textId="77777777" w:rsidR="00DA51CE" w:rsidRDefault="00DA51CE" w:rsidP="00DA51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298A3B35" w14:textId="77777777" w:rsidR="00DA51CE" w:rsidRDefault="00DA51CE" w:rsidP="00DA51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Rutland, except ecclesiastical persons, the two fifteenths and two tenths granted to the King at the last Parliament.   (C.F.R. 1399-1405 p.284)</w:t>
      </w:r>
    </w:p>
    <w:p w14:paraId="370E2AE2" w14:textId="77777777" w:rsidR="00DA51CE" w:rsidRDefault="00DA51CE" w:rsidP="00DA51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58FF6A5" w14:textId="77777777" w:rsidR="00DA51CE" w:rsidRDefault="00DA51CE" w:rsidP="00DA51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EF5E9E9" w14:textId="77777777" w:rsidR="00DA51CE" w:rsidRDefault="00DA51CE" w:rsidP="00DA51C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July 2021</w:t>
      </w:r>
    </w:p>
    <w:p w14:paraId="4D6F0FE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A1434" w14:textId="77777777" w:rsidR="00DA51CE" w:rsidRDefault="00DA51CE" w:rsidP="009139A6">
      <w:r>
        <w:separator/>
      </w:r>
    </w:p>
  </w:endnote>
  <w:endnote w:type="continuationSeparator" w:id="0">
    <w:p w14:paraId="6B1190A8" w14:textId="77777777" w:rsidR="00DA51CE" w:rsidRDefault="00DA51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47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85D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05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30AB5" w14:textId="77777777" w:rsidR="00DA51CE" w:rsidRDefault="00DA51CE" w:rsidP="009139A6">
      <w:r>
        <w:separator/>
      </w:r>
    </w:p>
  </w:footnote>
  <w:footnote w:type="continuationSeparator" w:id="0">
    <w:p w14:paraId="6C2CB303" w14:textId="77777777" w:rsidR="00DA51CE" w:rsidRDefault="00DA51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678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57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DE0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1C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51C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3F6B6"/>
  <w15:chartTrackingRefBased/>
  <w15:docId w15:val="{BF5DF9AD-5E72-4284-99BB-D8564CFE1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2021-07-28T18:30:00Z</dcterms:created>
  <dcterms:modified xsi:type="dcterms:W3CDTF">2021-07-28T18:30:00Z</dcterms:modified>
</cp:coreProperties>
</file>